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Erewash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Erewash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Erewash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Erewash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Erewash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Erewash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Erewash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Erewash is estimated to be </w:t>
      </w:r>
      <w:r w:rsidRPr="00773DF7">
        <w:rPr>
          <w:rFonts w:ascii="Libre Franklin Light" w:eastAsia="Times New Roman" w:hAnsi="Libre Franklin Light" w:cs="Calibri Light"/>
          <w:b/>
          <w:bCs/>
          <w:color w:val="C45911" w:themeColor="accent2" w:themeShade="BF"/>
        </w:rPr>
        <w:t xml:space="preserve">£1,929,120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Erewash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Erewash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Erewash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Erewash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rewas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Erewash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rewas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Erewash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Erewash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rewas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Erewash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Erewash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Erewash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Erewash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Erewash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Erewash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£1,929,120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Erewash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£31,422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£649,829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£46,551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£24,003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£1,164,222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£1,929,120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Erewash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Erewash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Erewash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Erewash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Erewash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Erewash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Erewash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Erewash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Erewash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Erewash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Erewash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Erewash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68DAB1A-F28E-4F59-840C-CDC1EA1A092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